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EF11A5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Ա</w:t>
            </w:r>
            <w:r w:rsidR="00C47EDD" w:rsidRPr="00C47EDD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.</w:t>
            </w:r>
            <w:r w:rsidR="00EF11A5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Պետրոսյան փողոց</w:t>
            </w:r>
            <w:r w:rsidR="00E516E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r w:rsidR="00EF11A5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և փողոցին հատող նրբանցքներ</w:t>
            </w:r>
            <w:r w:rsidR="00E516E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r w:rsidR="00EF11A5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C47EDD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E516E7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C47EDD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E516E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516E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EF11A5" w:rsidRPr="00E516E7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Ա</w:t>
                  </w:r>
                  <w:r w:rsidR="00C47EDD" w:rsidRPr="00C47EDD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.</w:t>
                  </w:r>
                  <w:r w:rsidR="00EF11A5" w:rsidRPr="00E516E7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Պետրոսյան փողոց</w:t>
                  </w:r>
                  <w:r w:rsidR="00E516E7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ի</w:t>
                  </w:r>
                  <w:r w:rsidR="00EF11A5" w:rsidRPr="00E516E7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և փողոցին հատող նրբանցքներ</w:t>
                  </w:r>
                  <w:r w:rsidR="00E516E7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ի</w:t>
                  </w:r>
                  <w:r w:rsidR="00EF11A5" w:rsidRPr="00E516E7">
                    <w:rPr>
                      <w:rFonts w:ascii="GHEA Grapalat" w:hAnsi="GHEA Grapalat" w:cs="Sylfaen"/>
                      <w:sz w:val="18"/>
                      <w:szCs w:val="20"/>
                      <w:lang w:val="hy-AM"/>
                    </w:rPr>
                    <w:t xml:space="preserve"> </w:t>
                  </w:r>
                  <w:r w:rsidRPr="00E516E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նախագծի  պատրաստման, ծախսերի գնահատման </w:t>
                  </w:r>
                  <w:r w:rsidR="00F2760F" w:rsidRPr="00E516E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C47EDD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C47EDD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EF11A5" w:rsidRPr="00E516E7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Ա</w:t>
                  </w:r>
                  <w:r w:rsidR="00C47EDD" w:rsidRPr="00C47EDD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.</w:t>
                  </w:r>
                  <w:bookmarkStart w:id="0" w:name="_GoBack"/>
                  <w:bookmarkEnd w:id="0"/>
                  <w:r w:rsidR="00EF11A5" w:rsidRPr="00E516E7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Պետրոսյան փողոց և փողոցին հատող նրբանցքներ</w:t>
                  </w:r>
                </w:p>
              </w:tc>
            </w:tr>
            <w:tr w:rsidR="00FA7F57" w:rsidRPr="00C47EDD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Pr="00C47EDD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EF11A5" w:rsidRDefault="007224BF" w:rsidP="00EF11A5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47E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0+000 – </w:t>
                  </w:r>
                  <w:r w:rsidRPr="00C47EDD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0+7</w:t>
                  </w:r>
                  <w:r w:rsidR="00EF11A5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90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572779" w:rsidRDefault="007224BF" w:rsidP="00EF11A5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>7</w:t>
                  </w:r>
                  <w:r w:rsidR="00EF11A5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90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4A3C84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Բարձր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C47EDD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-</w:t>
                  </w:r>
                  <w:r w:rsidR="004A3C84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C47EDD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քին լուսավորություն՝ միա</w:t>
                  </w:r>
                  <w:r w:rsidR="00E80F3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լուսատուներով։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C47EDD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C47EDD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6C3578" w:rsidRDefault="006C3578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  <w:r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6C3578" w:rsidRPr="00E516E7" w:rsidRDefault="006C3578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 w:rsidRPr="00E516E7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E516E7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E516E7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E516E7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E516E7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թվում նաև գոյություն ունեցող  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C47EDD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C47EDD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2779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3578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B77D2"/>
    <w:rsid w:val="00AC6320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47EDD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6E7"/>
    <w:rsid w:val="00E51B33"/>
    <w:rsid w:val="00E672CA"/>
    <w:rsid w:val="00E67AB6"/>
    <w:rsid w:val="00E67AD0"/>
    <w:rsid w:val="00E72B8B"/>
    <w:rsid w:val="00E80028"/>
    <w:rsid w:val="00E80F3B"/>
    <w:rsid w:val="00E82D87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1A5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252</TotalTime>
  <Pages>6</Pages>
  <Words>1392</Words>
  <Characters>7940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82</cp:revision>
  <cp:lastPrinted>2023-07-11T08:50:00Z</cp:lastPrinted>
  <dcterms:created xsi:type="dcterms:W3CDTF">2023-06-27T08:36:00Z</dcterms:created>
  <dcterms:modified xsi:type="dcterms:W3CDTF">2026-07-09T10:57:00Z</dcterms:modified>
</cp:coreProperties>
</file>